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柏  赟</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教授四级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23</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轨道交通资产管理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17</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轨道交通网络化运营组织理论与技术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城市轨道交通综合实验</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城市轨道交通系统规划与设计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轨道交通网络化运营组织理论与技术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9</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轨道交通网络化运营组织理论与技术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城市轨道交通系统规划与设计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轨道交通资产管理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17</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城市轨道交通综合实验</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9</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综合运输理论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轨道交通资产管理与经营</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轨道交通列车运行控制技术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轨道交通网络化运营组织理论与技术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轨道交通网络化运营组织理论与技术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城市轨道交通规划与设计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城市轨道交通规划与设计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轨道交通资产管理与经营</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轨道交通列车运行控制技术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轨道交通网络化运营组织理论与技术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149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轨道交通网络化运营组织理论与技术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7</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综合运输理论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城市轨道交通规划与设计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城市轨道交通规划与设计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轨道交通网络化运营组织理论与技术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交通运输大类专业导论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393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轨道交通资产管理与经营</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综合运输理论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42</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315</w:t>
            </w:r>
            <w:r w:rsidRPr="000620DA">
              <w:t xml:space="preserve"> </w:t>
            </w:r>
            <w:r w:rsidRPr="000620DA">
              <w:t>学时；其中本科课程</w:t>
            </w:r>
            <w:r w:rsidR="00D24DED" w:rsidRPr="000620DA">
              <w:t>授课</w:t>
            </w:r>
            <w:r w:rsidRPr="000620DA">
              <w:t xml:space="preserve"> </w:t>
            </w:r>
            <w:r w:rsidR="006F42C7">
              <w:rPr>
                <w:rFonts w:hint="eastAsia"/>
              </w:rPr>
              <w:t xml:space="preserve">231</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84</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12</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12</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朱巧珍(17114232),李佳杰(18114038 ),汪茜(19114051),温芳(20114035),李纵然(21114053),欧俊杰(22110257),郭昊鑫(23111245),肖雅玲(23111250),杨莎(23115105),刘真伯(24110254),乔敏源(24115097),杨磊(24119021),</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33</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尹源浦(22125797),胡锦伟(22125714), 陈思远(21125689), 余林青(21120946), 刘鑫健(21120860),邓晓可(21120802),齐嫣然(20120884),
</w:t>
              <w:br/>
              <w:t xml:space="preserve">江志文(20120820),周姗姗(19120978),赵丹丹(19120963),肖李蔚宁(19120915),张滢(18140589),王慧(18140566),段晓宇(18125688),庄黄蕊(18120973),袁博(18120939),
</w:t>
              <w:br/>
              <w:t xml:space="preserve"> 明先俊(18120860), 樊葱(18120791),陈思韵(22120806),孔德磊(22120851),余婷(22120971),韩世超(23120801),江頔妮(23120819),李冀初(23120828),刘佩雨(23120843),郑骁儿(23120963),王治福(23125842),董跃跃(24120714),姜淑涵(24120739),杨嘉颖(24120857),杨璇(24120860),雍喆尧(24120864),梁轩语(24125767),</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4</w:t>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杨建兴(22140714),陈非(22140685),董心曲(23140531),李江涛(23140543),</w:t>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Optimization of Station Location and Horizontal Alignment of Underground Urban Rail Transit [城市轨道交通地下线车站选址与平面线形优化]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Jiaotong Yunshu Xitong Gongcheng Yu Xinxi/Journal of Transportation Systems Engineering and Information Technology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,21</w:t>
            </w:r>
            <w:r>
              <w:rPr>
                <w:rFonts w:hint="eastAsia"/>
              </w:rPr>
              <w:t xml:space="preserve">/</w:t>
            </w:r>
            <w:r w:rsidRPr="00B316A8">
              <w:t xml:space="preserve">,2</w:t>
            </w:r>
            <w:r>
              <w:rPr>
                <w:rFonts w:hint="eastAsia"/>
              </w:rPr>
              <w:t xml:space="preserve">/</w:t>
            </w:r>
            <w:r w:rsidRPr="00B316A8">
              <w:t xml:space="preserve">,119-125 and 132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汪茜,柏赟,李佳杰,朱巧珍,冯旭杰</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Timetable Optimization for Metro Lines Connecting to Intercity Railway Stations to Minimize Passenger Waiting Time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INTELLIGENT TRANSPORTATION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1524-9050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,22</w:t>
            </w:r>
            <w:r>
              <w:rPr>
                <w:rFonts w:hint="eastAsia"/>
              </w:rPr>
              <w:t xml:space="preserve">/</w:t>
            </w:r>
            <w:r w:rsidRPr="00B316A8">
              <w:t xml:space="preserve">,1</w:t>
            </w:r>
            <w:r>
              <w:rPr>
                <w:rFonts w:hint="eastAsia"/>
              </w:rPr>
              <w:t xml:space="preserve">/</w:t>
            </w:r>
            <w:r w:rsidRPr="00B316A8">
              <w:t xml:space="preserve">,79-90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柏赟,胡倩芸,何天健,郭海洋,毛保华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故障救援情形下的地铁列车调度调整模型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中国铁道科学</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1001-4632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,42</w:t>
            </w:r>
            <w:r>
              <w:rPr>
                <w:rFonts w:hint="eastAsia"/>
              </w:rPr>
              <w:t xml:space="preserve">/</w:t>
            </w:r>
            <w:r w:rsidRPr="00B316A8">
              <w:t xml:space="preserve">,1</w:t>
            </w:r>
            <w:r>
              <w:rPr>
                <w:rFonts w:hint="eastAsia"/>
              </w:rPr>
              <w:t xml:space="preserve">/</w:t>
            </w:r>
            <w:r w:rsidRPr="00B316A8">
              <w:t xml:space="preserve">,166-174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朱巧珍,柏赟,闫冬阳,曹耘文,贾文峥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综合交通运输导论</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人民交通出版社股份有限公司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978-7-114-17009-6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编委会,王炜,闫学东,陈峻,姓氏笔画排序,陈垚,罗斯达,岳昊,孟令云,柏赟,商攀,熊志华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基于列车运行仿真和SVR组合的地铁新线牵引能耗预测方法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,18</w:t>
            </w:r>
            <w:r>
              <w:rPr>
                <w:rFonts w:hint="eastAsia"/>
              </w:rPr>
              <w:t xml:space="preserve">/</w:t>
            </w:r>
            <w:r w:rsidRPr="00B316A8">
              <w:t xml:space="preserve">,10</w:t>
            </w:r>
            <w:r>
              <w:rPr>
                <w:rFonts w:hint="eastAsia"/>
              </w:rPr>
              <w:t xml:space="preserve">/</w:t>
            </w:r>
            <w:r w:rsidRPr="00B316A8">
              <w:t xml:space="preserve">,2733-2740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周姗姗,柏赟,袁博,汪茜,李佳杰</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考虑快慢车模式的地铁地下线纵断面优化研究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w:t>
            </w:r>
            <w:r>
              <w:rPr>
                <w:rFonts w:hint="eastAsia"/>
              </w:rPr>
              <w:t xml:space="preserve">/</w:t>
            </w:r>
            <w:r w:rsidRPr="00B316A8">
              <w:t xml:space="preserve">,04</w:t>
            </w:r>
            <w:r>
              <w:rPr>
                <w:rFonts w:hint="eastAsia"/>
              </w:rPr>
              <w:t xml:space="preserve">/</w:t>
            </w:r>
            <w:r w:rsidRPr="00B316A8">
              <w:t xml:space="preserve">,187-193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孙元广,汪茜,彭磊,齐嫣然,柏赟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Cooperative optimization on vertical alignment of metro track and train control for energy saving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9th International Conference on Railway Operations Modelling and Analysis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,1-20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樊葱,柏赟,汪茜,杨玲玲,李佳杰</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Optimization of Vertical Alignment for Metro Track to Minimize Construction Costs and Traction Energy Consumption: A Dynamic Programming Approach</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9th International Conference on Railway Operations Modelling and Analysis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,1-21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汪茜,柏赟,陈垚,樊葱,李纵然</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Optimizing the cross-line operation scheme based on the profits of multiple operators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9th International Conference on Railway Operations Modelling and Analysis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,1-15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李鑫鹏,李峰,柏赟,王慧</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Integrated Optimisation of Train Services Plan and Passenger Flow Control on an Oversaturated Suburban Metro Line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9th International Conference on Railway Operations Modelling and Analysis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,1-21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李佳杰,柏赟,何天健,陈垚,李瑭</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Collaborative optimization on rescue operations and timetable rescheduling under train failures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9th International Conference on Railway Operations Modelling and Analysis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,1-20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朱巧珍,柏赟,冯旭杰,陈垚,闫冬阳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Research on the optimization of Y-shaped Line train timetable using virtual coupling technology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9th International Conference on Railway Operations Modelling and Analysis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,1-11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肖李蔚宁,柏赟,李鑫鹏,周姗姗</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应对潮汐客流的城市轨道交通列车节能和乘客节时运行图优化模型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中国铁道科学</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1001-4632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w:t>
            </w:r>
            <w:r>
              <w:rPr>
                <w:rFonts w:hint="eastAsia"/>
              </w:rPr>
              <w:t xml:space="preserve">/</w:t>
            </w:r>
            <w:r w:rsidRPr="00B316A8">
              <w:t xml:space="preserve">,1</w:t>
            </w:r>
            <w:r>
              <w:rPr>
                <w:rFonts w:hint="eastAsia"/>
              </w:rPr>
              <w:t xml:space="preserve">/</w:t>
            </w:r>
            <w:r w:rsidRPr="00B316A8">
              <w:t xml:space="preserve">,171-181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冉昕晨,陈绍宽,柏赟,陈垚,陈哲轩,杨晨</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多编组模式下城市轨道交通列车救援组织方案优化研究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城市轨道交通研究</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1007-869X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,25</w:t>
            </w:r>
            <w:r>
              <w:rPr>
                <w:rFonts w:hint="eastAsia"/>
              </w:rPr>
              <w:t xml:space="preserve">/</w:t>
            </w:r>
            <w:r w:rsidRPr="00B316A8">
              <w:t xml:space="preserve">,3</w:t>
            </w:r>
            <w:r>
              <w:rPr>
                <w:rFonts w:hint="eastAsia"/>
              </w:rPr>
              <w:t xml:space="preserve">/</w:t>
            </w:r>
            <w:r w:rsidRPr="00B316A8">
              <w:t xml:space="preserve">,42-46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赵丹丹,柏赟,曹耘文,朱巧珍,庄黄蕊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基于滚动时域优化的共享自动驾驶汽车动态调度方法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,22</w:t>
            </w:r>
            <w:r>
              <w:rPr>
                <w:rFonts w:hint="eastAsia"/>
              </w:rPr>
              <w:t xml:space="preserve">/</w:t>
            </w:r>
            <w:r w:rsidRPr="00B316A8">
              <w:t xml:space="preserve">,3</w:t>
            </w:r>
            <w:r>
              <w:rPr>
                <w:rFonts w:hint="eastAsia"/>
              </w:rPr>
              <w:t xml:space="preserve">/</w:t>
            </w:r>
            <w:r w:rsidRPr="00B316A8">
              <w:t xml:space="preserve">,45-52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陈垚,柏赟,张安英,毛保华,陈绍宽</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面向运营结束时段可达性的地铁末班车时刻表协调优化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中国铁道科学</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1001-4632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w:t>
            </w:r>
            <w:r>
              <w:rPr>
                <w:rFonts w:hint="eastAsia"/>
              </w:rPr>
              <w:t xml:space="preserve">/</w:t>
            </w:r>
            <w:r w:rsidRPr="00B316A8">
              <w:t xml:space="preserve">,4</w:t>
            </w:r>
            <w:r>
              <w:rPr>
                <w:rFonts w:hint="eastAsia"/>
              </w:rPr>
              <w:t xml:space="preserve">/</w:t>
            </w:r>
            <w:r w:rsidRPr="00B316A8">
              <w:t xml:space="preserve">,177-185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温芳,柏赟,张鑫,李宁海,陈垚</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高速铁路闭塞分区布置优化研究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,44</w:t>
            </w:r>
            <w:r>
              <w:rPr>
                <w:rFonts w:hint="eastAsia"/>
              </w:rPr>
              <w:t xml:space="preserve">/</w:t>
            </w:r>
            <w:r w:rsidRPr="00B316A8">
              <w:t xml:space="preserve">,7</w:t>
            </w:r>
            <w:r>
              <w:rPr>
                <w:rFonts w:hint="eastAsia"/>
              </w:rPr>
              <w:t xml:space="preserve">/</w:t>
            </w:r>
            <w:r w:rsidRPr="00B316A8">
              <w:t xml:space="preserve">,119-126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欧俊杰,柏赟,骆晖,刘海东,杜慎旭</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地铁线路纵断面优化系统设计与实现</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山东科学</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1002-4026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,35</w:t>
            </w:r>
            <w:r>
              <w:rPr>
                <w:rFonts w:hint="eastAsia"/>
              </w:rPr>
              <w:t xml:space="preserve">/</w:t>
            </w:r>
            <w:r w:rsidRPr="00B316A8">
              <w:t xml:space="preserve">,4</w:t>
            </w:r>
            <w:r>
              <w:rPr>
                <w:rFonts w:hint="eastAsia"/>
              </w:rPr>
              <w:t xml:space="preserve">/</w:t>
            </w:r>
            <w:r w:rsidRPr="00B316A8">
              <w:t xml:space="preserve">,136-143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彭磊,樊葱,汪茜,王晓潮,柏赟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Integrated Optimization of Train Service Planning and Shipment Allocation for Airport Expresses Under Mixed Passenger and Freight Transportation [客货共运下机场线列车运行计划与货运分配方案协同优化]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Jiaotong Yunshu Xitong Gongcheng Yu Xinxi/Journal of Transportation Systems Engineering and Information Technology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,22</w:t>
            </w:r>
            <w:r>
              <w:rPr>
                <w:rFonts w:hint="eastAsia"/>
              </w:rPr>
              <w:t xml:space="preserve">/</w:t>
            </w:r>
            <w:r w:rsidRPr="00B316A8">
              <w:t xml:space="preserve">,5</w:t>
            </w:r>
            <w:r>
              <w:rPr>
                <w:rFonts w:hint="eastAsia"/>
              </w:rPr>
              <w:t xml:space="preserve">/</w:t>
            </w:r>
            <w:r w:rsidRPr="00B316A8">
              <w:t xml:space="preserve">,154-163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李竹君,柏赟,陈垚</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Optimization of metro vertical alignment for minimized construction costs and traction energy: A dynamic programming approach</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Tunnelling and Underground Space Technology  incorporating Trenchless Technology Research</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0886-7798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,129</w:t>
            </w:r>
            <w:r>
              <w:rPr>
                <w:rFonts w:hint="eastAsia"/>
              </w:rPr>
              <w:t xml:space="preserve">/</w:t>
            </w:r>
            <w:r w:rsidRPr="00B316A8">
              <w:t xml:space="preserve">,11</w:t>
            </w:r>
            <w:r>
              <w:rPr>
                <w:rFonts w:hint="eastAsia"/>
              </w:rPr>
              <w:t xml:space="preserve">/</w:t>
            </w:r>
            <w:r w:rsidRPr="00B316A8">
              <w:t xml:space="preserve">,1-13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汪茜,柏赟,陈垚,FuQian,Paul</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潮汐客流下地铁列车不成对运行图优化模型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中国铁道科学</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1001-4682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w:t>
            </w:r>
            <w:r>
              <w:rPr>
                <w:rFonts w:hint="eastAsia"/>
              </w:rPr>
              <w:t xml:space="preserve">/</w:t>
            </w:r>
            <w:r w:rsidRPr="00B316A8">
              <w:t xml:space="preserve">,6</w:t>
            </w:r>
            <w:r>
              <w:rPr>
                <w:rFonts w:hint="eastAsia"/>
              </w:rPr>
              <w:t xml:space="preserve">/</w:t>
            </w:r>
            <w:r w:rsidRPr="00B316A8">
              <w:t xml:space="preserve">,207-218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李纵然,柏赟,陈垚,明先俊,曹耘文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考虑快慢车运营模式的地铁线路纵断面优化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1673-0291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,无</w:t>
            </w:r>
            <w:r>
              <w:rPr>
                <w:rFonts w:hint="eastAsia"/>
              </w:rPr>
              <w:t xml:space="preserve">/</w:t>
            </w:r>
            <w:r w:rsidRPr="00B316A8">
              <w:t xml:space="preserve">,1672-8106</w:t>
            </w:r>
            <w:r>
              <w:rPr>
                <w:rFonts w:hint="eastAsia"/>
              </w:rPr>
              <w:t xml:space="preserve">/</w:t>
            </w:r>
            <w:r w:rsidRPr="00B316A8">
              <w:t xml:space="preserve">,1-9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齐嫣然,柏赟,汪茜,樊葱,肖雅玲</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two-stage stochastic optimization model for integrated tram timetable and speed control with uncertain dwell times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Energy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0360-5442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,260</w:t>
            </w:r>
            <w:r>
              <w:rPr>
                <w:rFonts w:hint="eastAsia"/>
              </w:rPr>
              <w:t xml:space="preserve">/</w:t>
            </w:r>
            <w:r w:rsidRPr="00B316A8">
              <w:t xml:space="preserve">,6</w:t>
            </w:r>
            <w:r>
              <w:rPr>
                <w:rFonts w:hint="eastAsia"/>
              </w:rPr>
              <w:t xml:space="preserve">/</w:t>
            </w:r>
            <w:r w:rsidRPr="00B316A8">
              <w:t xml:space="preserve">,1-13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李佳杰,柏赟,陈垚,杨玲玲,汪茜</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Integrated Optimization of Train Services Plan and Passenger Flow Control on an Oversaturated Suburban Metro Line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Central South University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2095-2899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,25</w:t>
            </w:r>
            <w:r>
              <w:rPr>
                <w:rFonts w:hint="eastAsia"/>
              </w:rPr>
              <w:t xml:space="preserve">/</w:t>
            </w:r>
            <w:r w:rsidRPr="00B316A8">
              <w:t xml:space="preserve">,无</w:t>
            </w:r>
            <w:r>
              <w:rPr>
                <w:rFonts w:hint="eastAsia"/>
              </w:rPr>
              <w:t xml:space="preserve">/</w:t>
            </w:r>
            <w:r w:rsidRPr="00B316A8">
              <w:t xml:space="preserve">,无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李佳杰,柏赟,何天健,贾文峥,李瑭</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考虑互联互通的城市轨道交通网络列车开行方案优化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w:t>
            </w:r>
            <w:r>
              <w:rPr>
                <w:rFonts w:hint="eastAsia"/>
              </w:rPr>
              <w:t xml:space="preserve">/</w:t>
            </w:r>
            <w:r w:rsidRPr="00B316A8">
              <w:t xml:space="preserve">,5</w:t>
            </w:r>
            <w:r>
              <w:rPr>
                <w:rFonts w:hint="eastAsia"/>
              </w:rPr>
              <w:t xml:space="preserve">/</w:t>
            </w:r>
            <w:r w:rsidRPr="00B316A8">
              <w:t xml:space="preserve">,1587-1597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黄俊生,陈垚,张安英,周琪,柏赟,毛保华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Optimizing vertical alignment of underground metro for energy saving of train operation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ENERGY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0360-5442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,273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汪茜,柏赟,陈垚,付谦,何天健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考虑乘务员值乘需求的地铁乘务轮班优化方法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,7</w:t>
            </w:r>
            <w:r>
              <w:rPr>
                <w:rFonts w:hint="eastAsia"/>
              </w:rPr>
              <w:t xml:space="preserve">/</w:t>
            </w:r>
            <w:r w:rsidRPr="00B316A8">
              <w:t xml:space="preserve">,29-37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金华,陈绍宽,冯旭杰,柏赟,李昊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多运营商轨道交通跨线运营计划编制研究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w:t>
            </w:r>
            <w:r>
              <w:rPr>
                <w:rFonts w:hint="eastAsia"/>
              </w:rPr>
              <w:t xml:space="preserve">/</w:t>
            </w:r>
            <w:r w:rsidRPr="00B316A8">
              <w:t xml:space="preserve">,9</w:t>
            </w:r>
            <w:r>
              <w:rPr>
                <w:rFonts w:hint="eastAsia"/>
              </w:rPr>
              <w:t xml:space="preserve">/</w:t>
            </w:r>
            <w:r w:rsidRPr="00B316A8">
              <w:t xml:space="preserve">,3287-3297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李鑫鹏,柏赟,李峰,陈垚,刘剑锋</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Collaborative optimization of rescue operation and timetable rescheduling under metro train failure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TRANSPORTMETRICA B-TRANSPORT DYNAMICS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2168-0566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,11</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朱巧珍,柏赟,杨玲玲,陈垚,闫冬阳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考虑车底运用的城轨货运专列运行图与载货方案协同优化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,23</w:t>
            </w:r>
            <w:r>
              <w:rPr>
                <w:rFonts w:hint="eastAsia"/>
              </w:rPr>
              <w:t xml:space="preserve">/</w:t>
            </w:r>
            <w:r w:rsidRPr="00B316A8">
              <w:t xml:space="preserve">,6</w:t>
            </w:r>
            <w:r>
              <w:rPr>
                <w:rFonts w:hint="eastAsia"/>
              </w:rPr>
              <w:t xml:space="preserve">/</w:t>
            </w:r>
            <w:r w:rsidRPr="00B316A8">
              <w:t xml:space="preserve">,185-195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肖雅玲,柏赟,陈垚,李竹君,温芳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Real-time dispatch management of shared autonomous vehicles with on-demand and pre-booked requests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A: Policy and Practice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0965-8564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,181</w:t>
            </w:r>
            <w:r>
              <w:rPr>
                <w:rFonts w:hint="eastAsia"/>
              </w:rPr>
              <w:t xml:space="preserve">/</w:t>
            </w:r>
            <w:r w:rsidRPr="00B316A8">
              <w:t xml:space="preserve">,81</w:t>
            </w:r>
            <w:r>
              <w:rPr>
                <w:rFonts w:hint="eastAsia"/>
              </w:rPr>
              <w:t xml:space="preserve">/</w:t>
            </w:r>
            <w:r w:rsidRPr="00B316A8">
              <w:t xml:space="preserve">,无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陈垚,Liu,柏赟,毛保华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Dynamic Factor of Suburban Railway Bridge Considering Random Vibration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INTERNATIONAL JOURNAL OF STRUCTURAL STABILITY AND DYNAMICS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0219-4554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,24</w:t>
            </w:r>
            <w:r>
              <w:rPr>
                <w:rFonts w:hint="eastAsia"/>
              </w:rPr>
              <w:t xml:space="preserve">/</w:t>
            </w:r>
            <w:r w:rsidRPr="00B316A8">
              <w:t xml:space="preserve">,9</w:t>
            </w:r>
            <w:r>
              <w:rPr>
                <w:rFonts w:hint="eastAsia"/>
              </w:rPr>
              <w:t xml:space="preserve">/</w:t>
            </w:r>
            <w:r w:rsidRPr="00B316A8">
              <w:t xml:space="preserve">,1-26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程泽农,柏赟,杨新征,冯旭杰,张楠</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考虑快慢车的城轨跨线运营开行方案与时刻表优化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,24</w:t>
            </w:r>
            <w:r>
              <w:rPr>
                <w:rFonts w:hint="eastAsia"/>
              </w:rPr>
              <w:t xml:space="preserve">/</w:t>
            </w:r>
            <w:r w:rsidRPr="00B316A8">
              <w:t xml:space="preserve">,3</w:t>
            </w:r>
            <w:r>
              <w:rPr>
                <w:rFonts w:hint="eastAsia"/>
              </w:rPr>
              <w:t xml:space="preserve">/</w:t>
            </w:r>
            <w:r w:rsidRPr="00B316A8">
              <w:t xml:space="preserve">,172-183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温芳,柏赟,陈垚</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跨线条件下城市轨道交通列车交路计划优化方法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w:t>
            </w:r>
            <w:r>
              <w:rPr>
                <w:rFonts w:hint="eastAsia"/>
              </w:rPr>
              <w:t xml:space="preserve">/</w:t>
            </w:r>
            <w:r w:rsidRPr="00B316A8">
              <w:t xml:space="preserve">,46</w:t>
            </w:r>
            <w:r>
              <w:rPr>
                <w:rFonts w:hint="eastAsia"/>
              </w:rPr>
              <w:t xml:space="preserve">/</w:t>
            </w:r>
            <w:r w:rsidRPr="00B316A8">
              <w:t xml:space="preserve">,21-29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陈垚,柏赟,毛保华,温芳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潮汐客流需求驱动的地铁列车不成对运行图节能优化方法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,24.0</w:t>
            </w:r>
            <w:r>
              <w:rPr>
                <w:rFonts w:hint="eastAsia"/>
              </w:rPr>
              <w:t xml:space="preserve">/</w:t>
            </w:r>
            <w:r w:rsidRPr="00B316A8">
              <w:t xml:space="preserve">,5</w:t>
            </w:r>
            <w:r>
              <w:rPr>
                <w:rFonts w:hint="eastAsia"/>
              </w:rPr>
              <w:t xml:space="preserve">/</w:t>
            </w:r>
            <w:r w:rsidRPr="00B316A8">
              <w:t xml:space="preserve">,128-139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孙元广,邓澄远,彭磊,陈虹兵,李纵然,柏赟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Urban rail train timetabling for the end-of-service period with passenger accessibility and operation cost: An advanced benders decomposition algorithm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B: Methodological</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0191-2615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,190</w:t>
            </w:r>
            <w:r>
              <w:rPr>
                <w:rFonts w:hint="eastAsia"/>
              </w:rPr>
              <w:t xml:space="preserve">/</w:t>
            </w:r>
            <w:r w:rsidRPr="00B316A8">
              <w:t xml:space="preserve">,无</w:t>
            </w:r>
            <w:r>
              <w:rPr>
                <w:rFonts w:hint="eastAsia"/>
              </w:rPr>
              <w:t xml:space="preserve">/</w:t>
            </w:r>
            <w:r w:rsidRPr="00B316A8">
              <w:t xml:space="preserve">,无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温芳,陈垚,柏赟,朱巧珍,李宁海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列车运行计算与设计(第3版)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人民交通出版社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978-7-114-19781-9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刘海东,丁勇,王保山,陈绍宽,柏赟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50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杨远舟、柏赟、冯旭杰.城市轨道交通设施设备更新改造与实践，人民交通出版社，2022年.</w:t>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35</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2</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6</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《轨道交通列车运行控制技术》教材建设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人工智能与智慧轨道交通课程案例建设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2024-12-12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T19L00390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节能坡与纵断面自动设计技术研究的算法编制及软件设计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2019-05-01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T19A300040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潮汐客流特征下地铁列车不成对运输组织与控制优化研究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T20L00210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轨道交通列车牵引电能影响因素特征分析及节能措施建议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T20L00650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数据应用系统运营评估管理功能开发及调试服务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46.5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T20L01120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时速400公里高速铁路能力检算及仿真系统开发</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2020-11-15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2022-10-13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T21JB0100030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基础研究项目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基于全生命周期成本最小的轨道交通线路纵断面优化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T21M200010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新时代西藏自治区综合交通运输协同管理与改革研究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2021-05-26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2022-08-31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T21L00960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北京市轨道交通领域绿色化升级路径研究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2021-09-23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2021-10-22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T22L00330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世界城轨节能环保技术发展现状及趋势研究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2022-03-28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T22L00400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2022年交通领域能耗排放年度常规调查与数据质量控制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2022-05-15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陈垚</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T22C00010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教育部</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第七批国家高层次人才特殊支持计划青年拔尖人才项目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2022-10-19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T23M00011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城市轨道交通既有线跨线运行关键设备改造技术与评估体系研究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2022-12-29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陈垚</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T23L00160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节能低碳下的运输组织关键技术研究与应用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T23E2000011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北京市自然基金“丰台联合-前沿”</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数据驱动的城市轨道交通网络客流智能调度优化方法与验证</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2023-03-03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2025-07-31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陈垚</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14.9</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T23JBCZ00010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川藏铁路专项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铁路长大坡道设计方案全生命周期评估及优化方法研究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T23I00010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其他部市(2020.10起仅限省部级科技计划\基金\专项)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城市轨道交通绿色运营技术要求标准研究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17.0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T23GDZK00010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国家高端智库重点研究课题（省部级）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关于加快提升我国国家便利运输水平的对策研究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2023-06-06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毛保华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构建中国铁路现代化运输调度指挥体系总体方案研究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2023-11-29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T24L00290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北京城市轨道交通与地面公交协同发展研究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2024-03-07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2025-01-31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冯佳</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T24L01300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朔黄铁路2024年运量不均衡下朔黄铁路运输组织方案优化与能力评估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2024-09-04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柏赟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284.81</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T24L02110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河南省高铁物流发展规划与路径研究 子课题5：“高铁+”多式联运与快递快运网络融合研究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2024-12-13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冯佳</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15</w:t>
            </w:r>
            <w:r w:rsidRPr="00AC4422">
              <w:t xml:space="preserve"> </w:t>
            </w:r>
            <w:r w:rsidRPr="00AC4422">
              <w:t>项，其中纵向项目</w:t>
            </w:r>
            <w:r w:rsidRPr="00AC4422">
              <w:t xml:space="preserve"> </w:t>
            </w:r>
            <w:r w:rsidR="00B316A8" w:rsidRPr="00AC4422">
              <w:rPr>
                <w:rFonts w:hint="eastAsia"/>
              </w:rPr>
              <w:t xml:space="preserve">5</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6</w:t>
            </w:r>
            <w:r w:rsidRPr="00AC4422">
              <w:t xml:space="preserve"> </w:t>
            </w:r>
            <w:r w:rsidRPr="00AC4422">
              <w:t>项，其中纵向项目</w:t>
            </w:r>
            <w:r w:rsidRPr="00AC4422">
              <w:t xml:space="preserve"> </w:t>
            </w:r>
            <w:r w:rsidR="00B316A8" w:rsidRPr="00AC4422">
              <w:rPr>
                <w:rFonts w:hint="eastAsia"/>
              </w:rPr>
              <w:t xml:space="preserve">2</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1</w:t>
            </w:r>
            <w:r w:rsidRPr="00AC4422">
              <w:t xml:space="preserve"> </w:t>
            </w:r>
            <w:r w:rsidRPr="00AC4422">
              <w:t>项，参加教改项目</w:t>
            </w:r>
            <w:r w:rsidRPr="00AC4422">
              <w:t xml:space="preserve"> </w:t>
            </w:r>
            <w:r w:rsidR="00B316A8" w:rsidRPr="00AC4422">
              <w:rPr>
                <w:rFonts w:hint="eastAsia"/>
              </w:rPr>
              <w:t xml:space="preserve">1</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詹天佑铁道科学技术奖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高速铁路调度理论与实践创新团队</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7</w:t>
            </w:r>
            <w:r>
              <w:rPr>
                <w:rFonts w:hint="eastAsia"/>
              </w:rPr>
              <w:t>/</w:t>
            </w:r>
            <w:r>
              <w:t xml:space="preserve">7</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中国交通运输协会科学技术奖二等奖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城市轨道交通规划设计运营节能运行关键技术研究与应用</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2023-05</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6</w:t>
            </w:r>
            <w:r>
              <w:rPr>
                <w:rFonts w:hint="eastAsia"/>
              </w:rPr>
              <w:t>/</w:t>
            </w:r>
            <w:r>
              <w:t xml:space="preserve">10</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第七批国家高层次人才特殊支持计划青年拔尖人才项目</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运营导向下的城市轨道交通线网布局与智能选线优化理论方法</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广东省土木建筑学会科学技术奖一等奖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城市轨道交通规划设计运营节能运行关键技术研究与应用</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6</w:t>
            </w:r>
            <w:r>
              <w:rPr>
                <w:rFonts w:hint="eastAsia"/>
              </w:rPr>
              <w:t>/</w:t>
            </w:r>
            <w:r>
              <w:t xml:space="preserve">15</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[1]学科/实验室建设
                <w:br/>
                1.参与交通运输规划与管理学科建设；
                <w:br/>
                2.配合学校完成教育部本科教育教学审核评估考察，组织学院相关专业进行研究生学位授权点年度评估；
                <w:br/>
                3.组织完成了本科与研究生培养方案和课程简介的英文翻译，发动学院教师参与本研跨学科高级课程群建设;
                <w:br/>
                4.参与了交通运输部综合交通运输大数据应用技术行业重点实验室的建设；
                <w:br/>
                5.参与了学院教学指导委员会的工作；
                <w:br/>
                6.组织完成了本科招生宣传与专业大类分流、转专业组织工作、组织完成了一流重点专业申报、校级教学成果申报、十四五规划教材申报等相关工作。
                <w:br/>
                <w:br/>
                [2]队伍建设
                <w:br/>
                1.参与综合交通方向科研队伍与城市轨道交通方向科研队伍建设；
                <w:br/>
                2.协助指导团队年轻老师，指导博、硕士研究生的培养工作；
                <w:br/>
                3.参与了“城市交通管理理论与方法”国家创新群体团队建设；
                <w:br/>
                4.承担了学院和系所人才引进、师资队伍建设等相关工作；
                <w:br/>
                5.制定了职称评审综合改革的本科教学评价办法；
                <w:br/>
                6.组织了教师教学能力提升研讨活动。
                <w:br/>
                <w:br/>
                [3]国际合作
                <w:br/>
                1.举办RailBeijing、ICTTS'2024、Smart Urban Rail Transit System、三届ISROR国际学术研讨会；
                <w:br/>
                2.推动学院与德国德累斯顿工业大学、法国高等航空技术与汽车制造学校、挪威奥斯陆城市大学、意大利萨莱诺大学土木工程学院、日本横滨国立大学签订合作备忘录或合作交流框架协议，续签了与荷兰代尔夫特理工大学的合作办学项目协议、香港理工大学的短期交换游学协议；推动学院与莫纳什大学工学院签订3+2培养协议；
                <w:br/>
                3.举办10余期商务部培训班；
                <w:br/>
                4.组织Summer School和Golden School，邀请海外教授开设英文课程或讲座；
                <w:br/>
                5.组织完成了高等学校学科创新引智基地的中期评估；
                <w:br/>
                6.与港铁学院共同申请北京市教委港澳台高校师生交换项目并成功获批。
                <w:br/>
                <w:br/>
                [4]公共服务
                <w:br/>
                1.举办运输学院值年校友返校大会暨学生学业与生涯发展中心成立仪式；
                <w:br/>
                2.推动学校与中国民用航空局空中交通管理局、北京首都国际机场股份有限公司、首都机场集团有限公司北京大兴国际机场、中铁特货物流股份有限公司、华夏航空股份有限公司、一汽物流公司等单位签订合作协议，出台了学院对外合作协议管理办法，推动学院与吉泰物流（天津）有限公司、邯黄铁路有限责任公司、山东顺和国际物流有限公司、胶州市公安局等单位签订了捐赠协议；推进学院与浙江省轨道交通运营管理集团有限公司、河北高速公路集团低碳物流技术创新中心的实践基地与实验室共建工作；
                <w:br/>
                3.出台了学院科研用房灵活周转办法，推进八教地下空间利用工作，拓展教学科研用房资源；
                <w:br/>
                4.推进八教消防改造与装修工作，协助完成交通运输科学馆保护性改造项目；
                <w:br/>
                5.协助组织了第十二届中国交通高层论坛；
                <w:br/>
                6.担任中国系统工程学会理事兼交通运输系统工程专业委员会秘书长，完成了专委会换届工作；
                <w:br/>
                7.参与了《交通运输系统工程与信息》学报和中国综合交通研究中心的工作；
                <w:br/>
                8.组织举办了2024交通与运载工程学科轨道交通领域青年学者论坛。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